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096" w:rsidRPr="005F1B56" w:rsidRDefault="003F1096" w:rsidP="00026B55">
      <w:pPr>
        <w:jc w:val="center"/>
        <w:rPr>
          <w:sz w:val="28"/>
          <w:szCs w:val="28"/>
        </w:rPr>
      </w:pPr>
      <w:r w:rsidRPr="005F1B56">
        <w:rPr>
          <w:sz w:val="28"/>
          <w:szCs w:val="28"/>
        </w:rPr>
        <w:t>Заключение № 7/А</w:t>
      </w:r>
    </w:p>
    <w:p w:rsidR="003F1096" w:rsidRPr="005F1B56" w:rsidRDefault="003F1096" w:rsidP="00C17E29">
      <w:pPr>
        <w:jc w:val="center"/>
        <w:rPr>
          <w:sz w:val="28"/>
          <w:szCs w:val="28"/>
        </w:rPr>
      </w:pPr>
      <w:r w:rsidRPr="005F1B56">
        <w:rPr>
          <w:sz w:val="28"/>
          <w:szCs w:val="28"/>
        </w:rPr>
        <w:t xml:space="preserve">на проект постановления администрации города Пыть-Яха «О внесении изменения в постановление администрации города от 26.12.2016 № 341-па «Об утверждении положения о предоставлении финансовой поддержки социально ориентированным некоммерческим организациям, осуществляющим деятельность на территории муниципального образования городской округ город Пыть-Ях» </w:t>
      </w:r>
    </w:p>
    <w:p w:rsidR="003F1096" w:rsidRPr="005F1B56" w:rsidRDefault="003F1096" w:rsidP="00026B55">
      <w:pPr>
        <w:jc w:val="both"/>
        <w:rPr>
          <w:sz w:val="28"/>
          <w:szCs w:val="28"/>
        </w:rPr>
      </w:pPr>
    </w:p>
    <w:p w:rsidR="003F1096" w:rsidRPr="005F1B56" w:rsidRDefault="003F1096" w:rsidP="00026B55">
      <w:pPr>
        <w:jc w:val="both"/>
        <w:rPr>
          <w:sz w:val="28"/>
          <w:szCs w:val="28"/>
        </w:rPr>
      </w:pPr>
      <w:r w:rsidRPr="005F1B56">
        <w:rPr>
          <w:sz w:val="28"/>
          <w:szCs w:val="28"/>
        </w:rPr>
        <w:t>г. Пыть-Ях</w:t>
      </w:r>
      <w:r w:rsidRPr="005F1B56">
        <w:rPr>
          <w:sz w:val="28"/>
          <w:szCs w:val="28"/>
        </w:rPr>
        <w:tab/>
      </w:r>
      <w:r w:rsidRPr="005F1B56">
        <w:rPr>
          <w:sz w:val="28"/>
          <w:szCs w:val="28"/>
        </w:rPr>
        <w:tab/>
      </w:r>
      <w:r w:rsidRPr="005F1B56">
        <w:rPr>
          <w:sz w:val="28"/>
          <w:szCs w:val="28"/>
        </w:rPr>
        <w:tab/>
      </w:r>
      <w:r w:rsidRPr="005F1B56">
        <w:rPr>
          <w:sz w:val="28"/>
          <w:szCs w:val="28"/>
        </w:rPr>
        <w:tab/>
      </w:r>
      <w:r w:rsidRPr="005F1B56">
        <w:rPr>
          <w:sz w:val="28"/>
          <w:szCs w:val="28"/>
        </w:rPr>
        <w:tab/>
      </w:r>
      <w:r w:rsidRPr="005F1B56">
        <w:rPr>
          <w:sz w:val="28"/>
          <w:szCs w:val="28"/>
        </w:rPr>
        <w:tab/>
      </w:r>
      <w:r w:rsidRPr="005F1B56">
        <w:rPr>
          <w:sz w:val="28"/>
          <w:szCs w:val="28"/>
        </w:rPr>
        <w:tab/>
      </w:r>
      <w:r w:rsidRPr="005F1B56">
        <w:rPr>
          <w:sz w:val="28"/>
          <w:szCs w:val="28"/>
        </w:rPr>
        <w:tab/>
        <w:t xml:space="preserve">       </w:t>
      </w:r>
      <w:r>
        <w:rPr>
          <w:sz w:val="28"/>
          <w:szCs w:val="28"/>
        </w:rPr>
        <w:t xml:space="preserve">       </w:t>
      </w:r>
      <w:r w:rsidRPr="005F1B56">
        <w:rPr>
          <w:sz w:val="28"/>
          <w:szCs w:val="28"/>
        </w:rPr>
        <w:t xml:space="preserve">16 марта </w:t>
      </w:r>
      <w:smartTag w:uri="urn:schemas-microsoft-com:office:smarttags" w:element="metricconverter">
        <w:smartTagPr>
          <w:attr w:name="ProductID" w:val="2018 г"/>
        </w:smartTagPr>
        <w:r w:rsidRPr="005F1B56">
          <w:rPr>
            <w:sz w:val="28"/>
            <w:szCs w:val="28"/>
          </w:rPr>
          <w:t>2018 г</w:t>
        </w:r>
      </w:smartTag>
      <w:r w:rsidRPr="005F1B56">
        <w:rPr>
          <w:sz w:val="28"/>
          <w:szCs w:val="28"/>
        </w:rPr>
        <w:t>.</w:t>
      </w:r>
      <w:r w:rsidRPr="005F1B56">
        <w:rPr>
          <w:sz w:val="28"/>
          <w:szCs w:val="28"/>
        </w:rPr>
        <w:tab/>
      </w:r>
      <w:r w:rsidRPr="005F1B56">
        <w:rPr>
          <w:sz w:val="28"/>
          <w:szCs w:val="28"/>
        </w:rPr>
        <w:tab/>
      </w:r>
      <w:r w:rsidRPr="005F1B56">
        <w:rPr>
          <w:sz w:val="28"/>
          <w:szCs w:val="28"/>
        </w:rPr>
        <w:tab/>
      </w:r>
      <w:r w:rsidRPr="005F1B56">
        <w:rPr>
          <w:sz w:val="28"/>
          <w:szCs w:val="28"/>
        </w:rPr>
        <w:tab/>
      </w:r>
      <w:r w:rsidRPr="005F1B56">
        <w:rPr>
          <w:sz w:val="28"/>
          <w:szCs w:val="28"/>
        </w:rPr>
        <w:tab/>
      </w:r>
      <w:r w:rsidRPr="005F1B56">
        <w:rPr>
          <w:sz w:val="28"/>
          <w:szCs w:val="28"/>
        </w:rPr>
        <w:tab/>
      </w:r>
      <w:r w:rsidRPr="005F1B56">
        <w:rPr>
          <w:sz w:val="28"/>
          <w:szCs w:val="28"/>
        </w:rPr>
        <w:tab/>
      </w:r>
      <w:r w:rsidRPr="005F1B56">
        <w:rPr>
          <w:sz w:val="28"/>
          <w:szCs w:val="28"/>
        </w:rPr>
        <w:tab/>
      </w:r>
      <w:r w:rsidRPr="005F1B56">
        <w:rPr>
          <w:sz w:val="28"/>
          <w:szCs w:val="28"/>
        </w:rPr>
        <w:tab/>
      </w:r>
      <w:r w:rsidRPr="005F1B56">
        <w:rPr>
          <w:sz w:val="28"/>
          <w:szCs w:val="28"/>
        </w:rPr>
        <w:tab/>
      </w:r>
      <w:r w:rsidRPr="005F1B56">
        <w:rPr>
          <w:sz w:val="28"/>
          <w:szCs w:val="28"/>
        </w:rPr>
        <w:tab/>
      </w:r>
      <w:r w:rsidRPr="005F1B56">
        <w:rPr>
          <w:sz w:val="28"/>
          <w:szCs w:val="28"/>
        </w:rPr>
        <w:tab/>
      </w:r>
      <w:r w:rsidRPr="005F1B56">
        <w:rPr>
          <w:sz w:val="28"/>
          <w:szCs w:val="28"/>
        </w:rPr>
        <w:tab/>
        <w:t xml:space="preserve">  </w:t>
      </w:r>
    </w:p>
    <w:p w:rsidR="003F1096" w:rsidRPr="005F1B56" w:rsidRDefault="003F1096" w:rsidP="009D7EBC">
      <w:pPr>
        <w:tabs>
          <w:tab w:val="left" w:pos="540"/>
          <w:tab w:val="left" w:pos="567"/>
        </w:tabs>
        <w:jc w:val="both"/>
        <w:rPr>
          <w:sz w:val="28"/>
          <w:szCs w:val="28"/>
        </w:rPr>
      </w:pPr>
      <w:r w:rsidRPr="005F1B56">
        <w:rPr>
          <w:sz w:val="28"/>
          <w:szCs w:val="28"/>
        </w:rPr>
        <w:t xml:space="preserve">     </w:t>
      </w:r>
      <w:r w:rsidRPr="005F1B56">
        <w:rPr>
          <w:sz w:val="28"/>
          <w:szCs w:val="28"/>
        </w:rPr>
        <w:tab/>
      </w:r>
      <w:r w:rsidRPr="005F1B56">
        <w:rPr>
          <w:sz w:val="28"/>
          <w:szCs w:val="28"/>
        </w:rPr>
        <w:tab/>
        <w:t>Счетно-контрольной палатой города Пыть-Яха на основании п. 3.1. раздела 3 Плана работы Счетно-контрольной палаты города Пыть-Яха на 2018 год, в соответствии с требованиями  Бюджетного кодекса РФ, ст. 8 Положения о Счетно-контрольной палате города Пыть-Яха, утвержденного решением Думы города от 29.11.2016 № 34, проведена  экспертиза проекта постановления администрации города Пыть-Яха «О внесении изменения в постановление администрации города от 26.12.2016 № 341-па «Об утверждении положения о предоставлении финансовой поддержки социально ориентированным некоммерческим организациям, осуществляющим деятельность на территории муниципального образования городской округ город Пыть-Ях» (далее – Проект постановления).</w:t>
      </w:r>
    </w:p>
    <w:p w:rsidR="003F1096" w:rsidRPr="005F1B56" w:rsidRDefault="003F1096" w:rsidP="00026B55">
      <w:pPr>
        <w:ind w:firstLine="567"/>
        <w:jc w:val="both"/>
        <w:rPr>
          <w:sz w:val="28"/>
          <w:szCs w:val="28"/>
        </w:rPr>
      </w:pPr>
      <w:r w:rsidRPr="005F1B56">
        <w:rPr>
          <w:sz w:val="28"/>
          <w:szCs w:val="28"/>
        </w:rPr>
        <w:t xml:space="preserve">В Счетно-контрольную палату проект постановления поступил 13.03.2018 г.  С проектом постановления представлены пояснительная записка, </w:t>
      </w:r>
      <w:r w:rsidRPr="005F1B56">
        <w:rPr>
          <w:bCs/>
          <w:sz w:val="28"/>
          <w:szCs w:val="28"/>
        </w:rPr>
        <w:t>заключение</w:t>
      </w:r>
      <w:r w:rsidRPr="005F1B56">
        <w:rPr>
          <w:sz w:val="28"/>
          <w:szCs w:val="28"/>
        </w:rPr>
        <w:t xml:space="preserve"> о проведении антикоррупционной экспертизы проекта постановления. </w:t>
      </w:r>
    </w:p>
    <w:p w:rsidR="003F1096" w:rsidRPr="005F1B56" w:rsidRDefault="003F1096" w:rsidP="006A655E">
      <w:pPr>
        <w:tabs>
          <w:tab w:val="left" w:pos="540"/>
          <w:tab w:val="left" w:pos="567"/>
        </w:tabs>
        <w:jc w:val="both"/>
        <w:rPr>
          <w:sz w:val="28"/>
          <w:szCs w:val="28"/>
        </w:rPr>
      </w:pPr>
      <w:r w:rsidRPr="005F1B56">
        <w:rPr>
          <w:sz w:val="28"/>
          <w:szCs w:val="28"/>
        </w:rPr>
        <w:tab/>
        <w:t>Антикоррупционной экспертизой проекта правового акта, проведенной Управлением по правовым вопросам, коррупциогенные факторы отсутствуют.</w:t>
      </w:r>
    </w:p>
    <w:p w:rsidR="003F1096" w:rsidRPr="005F1B56" w:rsidRDefault="003F1096" w:rsidP="00CE257F">
      <w:pPr>
        <w:ind w:firstLine="567"/>
        <w:jc w:val="both"/>
        <w:rPr>
          <w:sz w:val="28"/>
          <w:szCs w:val="28"/>
        </w:rPr>
      </w:pPr>
      <w:r w:rsidRPr="005F1B56">
        <w:rPr>
          <w:sz w:val="28"/>
          <w:szCs w:val="28"/>
        </w:rPr>
        <w:t>В ходе экспертизы Проекта постановления дополнительные документы и материалы не запрашивались, эксперты к проведению экспертизы не привлекались.</w:t>
      </w:r>
    </w:p>
    <w:p w:rsidR="003F1096" w:rsidRPr="005F1B56" w:rsidRDefault="003F1096" w:rsidP="00026B55">
      <w:pPr>
        <w:tabs>
          <w:tab w:val="left" w:pos="540"/>
          <w:tab w:val="left" w:pos="567"/>
        </w:tabs>
        <w:jc w:val="both"/>
        <w:rPr>
          <w:sz w:val="28"/>
          <w:szCs w:val="28"/>
        </w:rPr>
      </w:pPr>
      <w:r w:rsidRPr="005F1B56">
        <w:rPr>
          <w:sz w:val="28"/>
          <w:szCs w:val="28"/>
        </w:rPr>
        <w:tab/>
        <w:t>В ходе проведения экспертизы рассмотрены следующие нормативные правовые акты:</w:t>
      </w:r>
    </w:p>
    <w:p w:rsidR="003F1096" w:rsidRPr="005F1B56" w:rsidRDefault="003F1096" w:rsidP="009D7EBC">
      <w:pPr>
        <w:numPr>
          <w:ilvl w:val="0"/>
          <w:numId w:val="2"/>
        </w:numPr>
        <w:tabs>
          <w:tab w:val="clear" w:pos="340"/>
          <w:tab w:val="num" w:pos="0"/>
          <w:tab w:val="left" w:pos="993"/>
        </w:tabs>
        <w:ind w:left="0" w:firstLine="567"/>
        <w:jc w:val="both"/>
        <w:rPr>
          <w:sz w:val="28"/>
          <w:szCs w:val="28"/>
        </w:rPr>
      </w:pPr>
      <w:r w:rsidRPr="005F1B56">
        <w:rPr>
          <w:sz w:val="28"/>
          <w:szCs w:val="28"/>
        </w:rPr>
        <w:t>1. Бюджетный кодекс Российской Федерации;</w:t>
      </w:r>
    </w:p>
    <w:p w:rsidR="003F1096" w:rsidRPr="005F1B56" w:rsidRDefault="003F1096" w:rsidP="009D7EBC">
      <w:pPr>
        <w:numPr>
          <w:ilvl w:val="0"/>
          <w:numId w:val="2"/>
        </w:numPr>
        <w:tabs>
          <w:tab w:val="clear" w:pos="340"/>
          <w:tab w:val="num" w:pos="0"/>
          <w:tab w:val="left" w:pos="993"/>
        </w:tabs>
        <w:ind w:left="0" w:firstLine="567"/>
        <w:jc w:val="both"/>
        <w:rPr>
          <w:sz w:val="28"/>
          <w:szCs w:val="28"/>
        </w:rPr>
      </w:pPr>
      <w:r w:rsidRPr="005F1B56">
        <w:rPr>
          <w:sz w:val="28"/>
          <w:szCs w:val="28"/>
        </w:rPr>
        <w:t>Федеральный закон от 12.01.1996 №7-ФЗ «О некоммерческих организациях»;</w:t>
      </w:r>
    </w:p>
    <w:p w:rsidR="003F1096" w:rsidRPr="005F1B56" w:rsidRDefault="003F1096" w:rsidP="009D7EBC">
      <w:pPr>
        <w:numPr>
          <w:ilvl w:val="0"/>
          <w:numId w:val="2"/>
        </w:numPr>
        <w:tabs>
          <w:tab w:val="clear" w:pos="340"/>
          <w:tab w:val="num" w:pos="0"/>
          <w:tab w:val="left" w:pos="993"/>
        </w:tabs>
        <w:ind w:left="0" w:firstLine="567"/>
        <w:jc w:val="both"/>
        <w:rPr>
          <w:sz w:val="28"/>
          <w:szCs w:val="28"/>
        </w:rPr>
      </w:pPr>
      <w:r w:rsidRPr="005F1B56">
        <w:rPr>
          <w:sz w:val="28"/>
          <w:szCs w:val="28"/>
        </w:rPr>
        <w:t>Федеральный закон от 06.10.2003 №131-ФЗ «Об общих принципах организации местного самоуправления в Российской Федерации»;</w:t>
      </w:r>
    </w:p>
    <w:p w:rsidR="003F1096" w:rsidRPr="005F1B56" w:rsidRDefault="003F1096" w:rsidP="009D7EBC">
      <w:pPr>
        <w:numPr>
          <w:ilvl w:val="0"/>
          <w:numId w:val="2"/>
        </w:numPr>
        <w:tabs>
          <w:tab w:val="clear" w:pos="340"/>
          <w:tab w:val="num" w:pos="0"/>
          <w:tab w:val="left" w:pos="993"/>
        </w:tabs>
        <w:ind w:left="0" w:firstLine="567"/>
        <w:jc w:val="both"/>
        <w:rPr>
          <w:sz w:val="28"/>
          <w:szCs w:val="28"/>
        </w:rPr>
      </w:pPr>
      <w:r w:rsidRPr="005F1B56">
        <w:rPr>
          <w:sz w:val="28"/>
          <w:szCs w:val="28"/>
        </w:rPr>
        <w:t>Устав города Пыть-Яха;</w:t>
      </w:r>
    </w:p>
    <w:p w:rsidR="003F1096" w:rsidRPr="005F1B56" w:rsidRDefault="003F1096" w:rsidP="001F3094">
      <w:pPr>
        <w:autoSpaceDE w:val="0"/>
        <w:autoSpaceDN w:val="0"/>
        <w:adjustRightInd w:val="0"/>
        <w:ind w:firstLine="540"/>
        <w:jc w:val="both"/>
        <w:rPr>
          <w:sz w:val="28"/>
          <w:szCs w:val="28"/>
        </w:rPr>
      </w:pPr>
    </w:p>
    <w:p w:rsidR="003F1096" w:rsidRPr="005F1B56" w:rsidRDefault="003F1096" w:rsidP="001F3094">
      <w:pPr>
        <w:autoSpaceDE w:val="0"/>
        <w:autoSpaceDN w:val="0"/>
        <w:adjustRightInd w:val="0"/>
        <w:ind w:firstLine="540"/>
        <w:jc w:val="both"/>
        <w:rPr>
          <w:sz w:val="28"/>
          <w:szCs w:val="28"/>
        </w:rPr>
      </w:pPr>
      <w:r w:rsidRPr="005F1B56">
        <w:rPr>
          <w:sz w:val="28"/>
          <w:szCs w:val="28"/>
        </w:rPr>
        <w:t>В соответствии с ч. 4 ст. 78.1 БК РФ порядок предоставления грантов в форме субсидий, в том числе по результатам конкурса, из местного бюджета устанавливается муниципальными правовыми актами местной администрации, если данный порядок не определен решениями о бюджете.</w:t>
      </w:r>
    </w:p>
    <w:p w:rsidR="003F1096" w:rsidRPr="005F1B56" w:rsidRDefault="003F1096" w:rsidP="007D1276">
      <w:pPr>
        <w:autoSpaceDE w:val="0"/>
        <w:autoSpaceDN w:val="0"/>
        <w:adjustRightInd w:val="0"/>
        <w:ind w:firstLine="540"/>
        <w:jc w:val="both"/>
        <w:rPr>
          <w:bCs/>
          <w:sz w:val="28"/>
          <w:szCs w:val="28"/>
        </w:rPr>
      </w:pPr>
      <w:r w:rsidRPr="005F1B56">
        <w:rPr>
          <w:sz w:val="28"/>
          <w:szCs w:val="28"/>
        </w:rPr>
        <w:t>В соответствии с Приложением № 21 к решению Думы города Пыть-Яха от 21.12.2017 № 129 «</w:t>
      </w:r>
      <w:r w:rsidRPr="005F1B56">
        <w:rPr>
          <w:bCs/>
          <w:sz w:val="28"/>
          <w:szCs w:val="28"/>
        </w:rPr>
        <w:t>О бюджете города Пыть-Яха на 2018 год и на плановый период 2019 и 2020 годов» указаны случаи выделения бюджетных ассигнований, направляемых на предоставление субсидий в 2018-2020 годах, в котором в том числе указан случай</w:t>
      </w:r>
      <w:r w:rsidRPr="005F1B56">
        <w:rPr>
          <w:b/>
          <w:bCs/>
          <w:sz w:val="28"/>
          <w:szCs w:val="28"/>
        </w:rPr>
        <w:t xml:space="preserve"> </w:t>
      </w:r>
      <w:r w:rsidRPr="005F1B56">
        <w:rPr>
          <w:bCs/>
          <w:sz w:val="28"/>
          <w:szCs w:val="28"/>
        </w:rPr>
        <w:t xml:space="preserve">на оказание финансовой поддержки социально ориентированным некоммерческим организациям, осуществляющим деятельность на территории города. </w:t>
      </w:r>
    </w:p>
    <w:p w:rsidR="003F1096" w:rsidRPr="005F1B56" w:rsidRDefault="003F1096" w:rsidP="005C3212">
      <w:pPr>
        <w:ind w:firstLine="567"/>
        <w:jc w:val="both"/>
        <w:rPr>
          <w:sz w:val="28"/>
          <w:szCs w:val="28"/>
        </w:rPr>
      </w:pPr>
      <w:r w:rsidRPr="005F1B56">
        <w:rPr>
          <w:sz w:val="28"/>
          <w:szCs w:val="28"/>
        </w:rPr>
        <w:t>Представленным проектом постановления предлагается изложить в новой редакции Положение о предоставлении финансовой поддержки социально ориентированным некоммерческим организациям, осуществляющим деятельность на территории муниципального образования городской округ город Пыть-Ях (далее – Положение) в соответствии со ст. 78.1 Бюджетного кодекса Российской Федерации.</w:t>
      </w:r>
    </w:p>
    <w:p w:rsidR="003F1096" w:rsidRPr="005F1B56" w:rsidRDefault="003F1096" w:rsidP="005C3212">
      <w:pPr>
        <w:ind w:firstLine="567"/>
        <w:jc w:val="both"/>
        <w:rPr>
          <w:sz w:val="28"/>
          <w:szCs w:val="28"/>
        </w:rPr>
      </w:pPr>
      <w:r w:rsidRPr="005F1B56">
        <w:rPr>
          <w:sz w:val="28"/>
          <w:szCs w:val="28"/>
        </w:rPr>
        <w:t>Целью предоставления субсидии является оказание социально значимых услуг и реализация социально значимых программ (проектов). При этом проектом понимается комплекс взаимосвязанных мероприятий, направленных на оказание помощи гражданам или некоммерческим организациям, нуждающимся в ней, со сроком реализации не более 3 лет по направлениям, предусмотренным постановлением администрации города, определяющем порядок проведения конкурса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w:t>
      </w:r>
    </w:p>
    <w:p w:rsidR="003F1096" w:rsidRPr="005F1B56" w:rsidRDefault="003F1096" w:rsidP="005C3212">
      <w:pPr>
        <w:autoSpaceDE w:val="0"/>
        <w:autoSpaceDN w:val="0"/>
        <w:adjustRightInd w:val="0"/>
        <w:ind w:firstLine="540"/>
        <w:jc w:val="both"/>
        <w:rPr>
          <w:sz w:val="28"/>
          <w:szCs w:val="28"/>
        </w:rPr>
      </w:pPr>
      <w:r w:rsidRPr="005F1B56">
        <w:rPr>
          <w:sz w:val="28"/>
          <w:szCs w:val="28"/>
        </w:rPr>
        <w:t xml:space="preserve">Данным положением регламентируется условия и порядок предоставления финансовой поддержки социально ориентированным некоммерческим организациям, определяются категории и критерии отбора некоммерческих организаций, определяется порядок возврата субсидий, а также устанавливается контроль за соблюдением условий, целей и порядка предоставления субсидий их получателями. </w:t>
      </w:r>
    </w:p>
    <w:p w:rsidR="003F1096" w:rsidRPr="005F1B56" w:rsidRDefault="003F1096" w:rsidP="005C3212">
      <w:pPr>
        <w:autoSpaceDE w:val="0"/>
        <w:autoSpaceDN w:val="0"/>
        <w:adjustRightInd w:val="0"/>
        <w:ind w:firstLine="540"/>
        <w:jc w:val="both"/>
        <w:rPr>
          <w:sz w:val="28"/>
          <w:szCs w:val="28"/>
        </w:rPr>
      </w:pPr>
      <w:r w:rsidRPr="005F1B56">
        <w:rPr>
          <w:sz w:val="28"/>
          <w:szCs w:val="28"/>
        </w:rPr>
        <w:t>Главным распорядителем средств бюджета, осуществляющего предоставление субсидии социально ориентированным некоммерческим организациям, в пределах бюджетных ассигнований, предусмотренных в бюджете города Пыть-Яха на соответствующий финансовый год и плановый период, и лимитов бюджетных обязательств, утверждённых в установленном порядке на предоставление, является администрация города Пыть-Яха.</w:t>
      </w:r>
    </w:p>
    <w:p w:rsidR="003F1096" w:rsidRPr="005F1B56" w:rsidRDefault="003F1096" w:rsidP="00316AFC">
      <w:pPr>
        <w:autoSpaceDE w:val="0"/>
        <w:autoSpaceDN w:val="0"/>
        <w:adjustRightInd w:val="0"/>
        <w:ind w:firstLine="540"/>
        <w:jc w:val="both"/>
        <w:rPr>
          <w:sz w:val="28"/>
          <w:szCs w:val="28"/>
        </w:rPr>
      </w:pPr>
      <w:r w:rsidRPr="005F1B56">
        <w:rPr>
          <w:sz w:val="28"/>
          <w:szCs w:val="28"/>
        </w:rPr>
        <w:t>К проекту постановления имеется следующее предложение:</w:t>
      </w:r>
      <w:r>
        <w:rPr>
          <w:sz w:val="28"/>
          <w:szCs w:val="28"/>
        </w:rPr>
        <w:t xml:space="preserve"> включить пункт, содержащий требования</w:t>
      </w:r>
      <w:r w:rsidRPr="005F1B56">
        <w:rPr>
          <w:sz w:val="28"/>
          <w:szCs w:val="28"/>
        </w:rPr>
        <w:t>, которым должны соответствовать получатели субсидий на первое число месяца, предшествующего месяцу, в котором планируется заключение договора о предоставлении субсидии:</w:t>
      </w:r>
    </w:p>
    <w:p w:rsidR="003F1096" w:rsidRPr="005F1B56" w:rsidRDefault="003F1096" w:rsidP="00814724">
      <w:pPr>
        <w:autoSpaceDE w:val="0"/>
        <w:autoSpaceDN w:val="0"/>
        <w:adjustRightInd w:val="0"/>
        <w:ind w:firstLine="540"/>
        <w:jc w:val="both"/>
        <w:rPr>
          <w:sz w:val="28"/>
          <w:szCs w:val="28"/>
        </w:rPr>
      </w:pPr>
      <w:r w:rsidRPr="005F1B56">
        <w:rPr>
          <w:sz w:val="28"/>
          <w:szCs w:val="28"/>
        </w:rPr>
        <w:t>- у получателя субсидии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случае если такое требование предусмотрено правовым актом);</w:t>
      </w:r>
    </w:p>
    <w:p w:rsidR="003F1096" w:rsidRPr="00B0066F" w:rsidRDefault="003F1096" w:rsidP="00814724">
      <w:pPr>
        <w:autoSpaceDE w:val="0"/>
        <w:autoSpaceDN w:val="0"/>
        <w:adjustRightInd w:val="0"/>
        <w:ind w:firstLine="540"/>
        <w:jc w:val="both"/>
        <w:rPr>
          <w:sz w:val="28"/>
          <w:szCs w:val="28"/>
        </w:rPr>
      </w:pPr>
      <w:r w:rsidRPr="005F1B56">
        <w:rPr>
          <w:sz w:val="28"/>
          <w:szCs w:val="28"/>
        </w:rPr>
        <w:t xml:space="preserve">- у получателя субсидии должна </w:t>
      </w:r>
      <w:bookmarkStart w:id="0" w:name="_GoBack"/>
      <w:bookmarkEnd w:id="0"/>
      <w:r w:rsidRPr="005F1B56">
        <w:rPr>
          <w:sz w:val="28"/>
          <w:szCs w:val="28"/>
        </w:rPr>
        <w:t xml:space="preserve">отсутствовать просроченная задолженность по возврату в соответствующий бюджет бюджетной системы </w:t>
      </w:r>
      <w:r w:rsidRPr="00B0066F">
        <w:rPr>
          <w:sz w:val="28"/>
          <w:szCs w:val="28"/>
        </w:rPr>
        <w:t>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 из которого планируется предоставление субсидии в соответствии с правовым актом (в случае если такое требование предусмотрено правовым актом);</w:t>
      </w:r>
    </w:p>
    <w:p w:rsidR="003F1096" w:rsidRPr="00B0066F" w:rsidRDefault="003F1096" w:rsidP="00814724">
      <w:pPr>
        <w:autoSpaceDE w:val="0"/>
        <w:autoSpaceDN w:val="0"/>
        <w:adjustRightInd w:val="0"/>
        <w:ind w:firstLine="540"/>
        <w:jc w:val="both"/>
        <w:rPr>
          <w:sz w:val="28"/>
          <w:szCs w:val="28"/>
        </w:rPr>
      </w:pPr>
      <w:r w:rsidRPr="00B0066F">
        <w:rPr>
          <w:sz w:val="28"/>
          <w:szCs w:val="28"/>
        </w:rPr>
        <w:t>- получатель субсидии не должен находиться в процессе реорганизации, ликвидации, банкротства (в случае если такое требование предусмотрено правовым актом)</w:t>
      </w:r>
      <w:r>
        <w:rPr>
          <w:sz w:val="28"/>
          <w:szCs w:val="28"/>
        </w:rPr>
        <w:t>.</w:t>
      </w:r>
    </w:p>
    <w:p w:rsidR="003F1096" w:rsidRPr="00B0066F" w:rsidRDefault="003F1096" w:rsidP="00B0066F">
      <w:pPr>
        <w:pStyle w:val="BodyText2"/>
        <w:spacing w:after="0" w:line="240" w:lineRule="auto"/>
        <w:ind w:firstLine="567"/>
        <w:jc w:val="both"/>
        <w:rPr>
          <w:sz w:val="28"/>
          <w:szCs w:val="28"/>
        </w:rPr>
      </w:pPr>
      <w:r w:rsidRPr="00B0066F">
        <w:rPr>
          <w:sz w:val="28"/>
          <w:szCs w:val="28"/>
        </w:rPr>
        <w:t xml:space="preserve">Проект постановления разработан на основании и во исполнение требований ст. 78.1 Бюджетного кодекса РФ, замечания отсутствуют. </w:t>
      </w:r>
    </w:p>
    <w:p w:rsidR="003F1096" w:rsidRPr="005F1B56" w:rsidRDefault="003F1096" w:rsidP="00026B55">
      <w:pPr>
        <w:jc w:val="both"/>
        <w:rPr>
          <w:sz w:val="28"/>
          <w:szCs w:val="28"/>
        </w:rPr>
      </w:pPr>
    </w:p>
    <w:p w:rsidR="003F1096" w:rsidRPr="005F1B56" w:rsidRDefault="003F1096" w:rsidP="00026B55">
      <w:pPr>
        <w:jc w:val="both"/>
        <w:rPr>
          <w:sz w:val="28"/>
          <w:szCs w:val="28"/>
        </w:rPr>
      </w:pPr>
    </w:p>
    <w:p w:rsidR="003F1096" w:rsidRPr="005F1B56" w:rsidRDefault="003F1096" w:rsidP="00026B55">
      <w:pPr>
        <w:jc w:val="both"/>
        <w:rPr>
          <w:sz w:val="28"/>
          <w:szCs w:val="28"/>
        </w:rPr>
      </w:pPr>
    </w:p>
    <w:p w:rsidR="003F1096" w:rsidRPr="005F1B56" w:rsidRDefault="003F1096" w:rsidP="00026B55">
      <w:pPr>
        <w:jc w:val="both"/>
        <w:rPr>
          <w:sz w:val="28"/>
          <w:szCs w:val="28"/>
        </w:rPr>
      </w:pPr>
    </w:p>
    <w:p w:rsidR="003F1096" w:rsidRPr="005F1B56" w:rsidRDefault="003F1096" w:rsidP="00026B55">
      <w:pPr>
        <w:jc w:val="both"/>
        <w:rPr>
          <w:sz w:val="28"/>
          <w:szCs w:val="28"/>
        </w:rPr>
      </w:pPr>
      <w:r w:rsidRPr="005F1B56">
        <w:rPr>
          <w:sz w:val="28"/>
          <w:szCs w:val="28"/>
        </w:rPr>
        <w:t xml:space="preserve">Инспектор                                                                                                    </w:t>
      </w:r>
    </w:p>
    <w:p w:rsidR="003F1096" w:rsidRPr="005F1B56" w:rsidRDefault="003F1096" w:rsidP="00026B55">
      <w:pPr>
        <w:jc w:val="both"/>
        <w:rPr>
          <w:sz w:val="28"/>
          <w:szCs w:val="28"/>
        </w:rPr>
      </w:pPr>
      <w:r w:rsidRPr="005F1B56">
        <w:rPr>
          <w:sz w:val="28"/>
          <w:szCs w:val="28"/>
        </w:rPr>
        <w:t>Счетно-контрольной палаты</w:t>
      </w:r>
    </w:p>
    <w:p w:rsidR="003F1096" w:rsidRPr="005F1B56" w:rsidRDefault="003F1096" w:rsidP="00026B55">
      <w:pPr>
        <w:jc w:val="both"/>
        <w:rPr>
          <w:sz w:val="28"/>
          <w:szCs w:val="28"/>
        </w:rPr>
      </w:pPr>
      <w:r w:rsidRPr="005F1B56">
        <w:rPr>
          <w:sz w:val="28"/>
          <w:szCs w:val="28"/>
        </w:rPr>
        <w:t xml:space="preserve">города Пыть-Ях                                                      </w:t>
      </w:r>
      <w:r>
        <w:rPr>
          <w:sz w:val="28"/>
          <w:szCs w:val="28"/>
        </w:rPr>
        <w:t xml:space="preserve">                       </w:t>
      </w:r>
      <w:r w:rsidRPr="005F1B56">
        <w:rPr>
          <w:sz w:val="28"/>
          <w:szCs w:val="28"/>
        </w:rPr>
        <w:t xml:space="preserve">     Г.Ф. Урубкова     </w:t>
      </w:r>
    </w:p>
    <w:p w:rsidR="003F1096" w:rsidRPr="005F1B56" w:rsidRDefault="003F1096" w:rsidP="00026B55">
      <w:pPr>
        <w:rPr>
          <w:sz w:val="28"/>
          <w:szCs w:val="28"/>
        </w:rPr>
      </w:pPr>
    </w:p>
    <w:sectPr w:rsidR="003F1096" w:rsidRPr="005F1B56" w:rsidSect="00984DAD">
      <w:footerReference w:type="default" r:id="rId7"/>
      <w:pgSz w:w="11906" w:h="16838"/>
      <w:pgMar w:top="964" w:right="851" w:bottom="96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096" w:rsidRDefault="003F1096">
      <w:r>
        <w:separator/>
      </w:r>
    </w:p>
  </w:endnote>
  <w:endnote w:type="continuationSeparator" w:id="0">
    <w:p w:rsidR="003F1096" w:rsidRDefault="003F10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egoe UI">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096" w:rsidRDefault="003F1096">
    <w:pPr>
      <w:pStyle w:val="Footer"/>
      <w:jc w:val="right"/>
    </w:pPr>
    <w:fldSimple w:instr="PAGE   \* MERGEFORMAT">
      <w:r>
        <w:rPr>
          <w:noProof/>
        </w:rPr>
        <w:t>3</w:t>
      </w:r>
    </w:fldSimple>
  </w:p>
  <w:p w:rsidR="003F1096" w:rsidRDefault="003F10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096" w:rsidRDefault="003F1096">
      <w:r>
        <w:separator/>
      </w:r>
    </w:p>
  </w:footnote>
  <w:footnote w:type="continuationSeparator" w:id="0">
    <w:p w:rsidR="003F1096" w:rsidRDefault="003F10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A7981"/>
    <w:multiLevelType w:val="hybridMultilevel"/>
    <w:tmpl w:val="33EA0E84"/>
    <w:lvl w:ilvl="0" w:tplc="C7769F76">
      <w:start w:val="1"/>
      <w:numFmt w:val="decimal"/>
      <w:lvlText w:val="%1."/>
      <w:lvlJc w:val="left"/>
      <w:pPr>
        <w:tabs>
          <w:tab w:val="num" w:pos="340"/>
        </w:tabs>
        <w:ind w:left="340" w:hanging="340"/>
      </w:pPr>
      <w:rPr>
        <w:rFonts w:cs="Times New Roman" w:hint="default"/>
      </w:rPr>
    </w:lvl>
    <w:lvl w:ilvl="1" w:tplc="0419000D">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5996D34"/>
    <w:multiLevelType w:val="multilevel"/>
    <w:tmpl w:val="4802C612"/>
    <w:lvl w:ilvl="0">
      <w:start w:val="1"/>
      <w:numFmt w:val="decimal"/>
      <w:lvlText w:val="%1."/>
      <w:lvlJc w:val="left"/>
      <w:pPr>
        <w:tabs>
          <w:tab w:val="num" w:pos="435"/>
        </w:tabs>
        <w:ind w:left="435" w:hanging="435"/>
      </w:pPr>
      <w:rPr>
        <w:rFonts w:cs="Times New Roman" w:hint="default"/>
      </w:rPr>
    </w:lvl>
    <w:lvl w:ilvl="1">
      <w:start w:val="5"/>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
    <w:nsid w:val="7C8B3274"/>
    <w:multiLevelType w:val="hybridMultilevel"/>
    <w:tmpl w:val="BF6AC8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294"/>
    <w:rsid w:val="00005880"/>
    <w:rsid w:val="00026B55"/>
    <w:rsid w:val="000713FD"/>
    <w:rsid w:val="000843CD"/>
    <w:rsid w:val="00087958"/>
    <w:rsid w:val="00087C35"/>
    <w:rsid w:val="00092CF1"/>
    <w:rsid w:val="001069EF"/>
    <w:rsid w:val="00115E61"/>
    <w:rsid w:val="001613AF"/>
    <w:rsid w:val="00172221"/>
    <w:rsid w:val="00185F53"/>
    <w:rsid w:val="00196F6B"/>
    <w:rsid w:val="001F3094"/>
    <w:rsid w:val="001F30FB"/>
    <w:rsid w:val="0023525B"/>
    <w:rsid w:val="002A529A"/>
    <w:rsid w:val="002C3C99"/>
    <w:rsid w:val="002C4ECD"/>
    <w:rsid w:val="003021B0"/>
    <w:rsid w:val="00302B0D"/>
    <w:rsid w:val="00303593"/>
    <w:rsid w:val="00316AFC"/>
    <w:rsid w:val="00322E3E"/>
    <w:rsid w:val="00362F95"/>
    <w:rsid w:val="00383144"/>
    <w:rsid w:val="003B2DF3"/>
    <w:rsid w:val="003C1BDB"/>
    <w:rsid w:val="003F1096"/>
    <w:rsid w:val="00433B29"/>
    <w:rsid w:val="00433E25"/>
    <w:rsid w:val="004424C0"/>
    <w:rsid w:val="0044314D"/>
    <w:rsid w:val="004445EC"/>
    <w:rsid w:val="004A5C98"/>
    <w:rsid w:val="004A749B"/>
    <w:rsid w:val="004C42F2"/>
    <w:rsid w:val="004E07CE"/>
    <w:rsid w:val="004F7B2F"/>
    <w:rsid w:val="005207BC"/>
    <w:rsid w:val="00521471"/>
    <w:rsid w:val="00521FF4"/>
    <w:rsid w:val="00534281"/>
    <w:rsid w:val="00541A23"/>
    <w:rsid w:val="00547934"/>
    <w:rsid w:val="00551A6A"/>
    <w:rsid w:val="005544EF"/>
    <w:rsid w:val="00565465"/>
    <w:rsid w:val="005862CB"/>
    <w:rsid w:val="0059609F"/>
    <w:rsid w:val="005B75D0"/>
    <w:rsid w:val="005C3212"/>
    <w:rsid w:val="005F1B56"/>
    <w:rsid w:val="005F429B"/>
    <w:rsid w:val="00622A21"/>
    <w:rsid w:val="006321CC"/>
    <w:rsid w:val="00660C03"/>
    <w:rsid w:val="0068253C"/>
    <w:rsid w:val="006A655E"/>
    <w:rsid w:val="006C0450"/>
    <w:rsid w:val="006D3CD6"/>
    <w:rsid w:val="006E5F65"/>
    <w:rsid w:val="006F5EB1"/>
    <w:rsid w:val="00711794"/>
    <w:rsid w:val="007351A4"/>
    <w:rsid w:val="007511F8"/>
    <w:rsid w:val="00774D7E"/>
    <w:rsid w:val="007A33CD"/>
    <w:rsid w:val="007B121A"/>
    <w:rsid w:val="007D1276"/>
    <w:rsid w:val="007D55FB"/>
    <w:rsid w:val="007D5C3D"/>
    <w:rsid w:val="007F7328"/>
    <w:rsid w:val="007F7604"/>
    <w:rsid w:val="00814724"/>
    <w:rsid w:val="008939E0"/>
    <w:rsid w:val="008D03F5"/>
    <w:rsid w:val="00932DDE"/>
    <w:rsid w:val="00975A9F"/>
    <w:rsid w:val="009842DF"/>
    <w:rsid w:val="00984DAD"/>
    <w:rsid w:val="009A750E"/>
    <w:rsid w:val="009C08C6"/>
    <w:rsid w:val="009C39AB"/>
    <w:rsid w:val="009D229B"/>
    <w:rsid w:val="009D7EBC"/>
    <w:rsid w:val="009E3D5C"/>
    <w:rsid w:val="00A0309A"/>
    <w:rsid w:val="00A22ACD"/>
    <w:rsid w:val="00A436CF"/>
    <w:rsid w:val="00A72193"/>
    <w:rsid w:val="00AD6233"/>
    <w:rsid w:val="00B0066F"/>
    <w:rsid w:val="00B06932"/>
    <w:rsid w:val="00B16E17"/>
    <w:rsid w:val="00B21866"/>
    <w:rsid w:val="00B24251"/>
    <w:rsid w:val="00B25297"/>
    <w:rsid w:val="00B27F7D"/>
    <w:rsid w:val="00B33419"/>
    <w:rsid w:val="00B35FA1"/>
    <w:rsid w:val="00B53FCF"/>
    <w:rsid w:val="00B740F1"/>
    <w:rsid w:val="00B9430C"/>
    <w:rsid w:val="00BD5487"/>
    <w:rsid w:val="00C1299D"/>
    <w:rsid w:val="00C17E29"/>
    <w:rsid w:val="00C86651"/>
    <w:rsid w:val="00C87EB1"/>
    <w:rsid w:val="00CE257F"/>
    <w:rsid w:val="00CE7C7C"/>
    <w:rsid w:val="00CF225C"/>
    <w:rsid w:val="00D32140"/>
    <w:rsid w:val="00D41A09"/>
    <w:rsid w:val="00D43BA8"/>
    <w:rsid w:val="00D72FEA"/>
    <w:rsid w:val="00D97B94"/>
    <w:rsid w:val="00DB417D"/>
    <w:rsid w:val="00E23173"/>
    <w:rsid w:val="00E539CF"/>
    <w:rsid w:val="00E97153"/>
    <w:rsid w:val="00EA6202"/>
    <w:rsid w:val="00EC4C6F"/>
    <w:rsid w:val="00F24BB5"/>
    <w:rsid w:val="00F41728"/>
    <w:rsid w:val="00F82DBF"/>
    <w:rsid w:val="00F950AA"/>
    <w:rsid w:val="00FB2DA4"/>
    <w:rsid w:val="00FC3294"/>
    <w:rsid w:val="00FD39D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C3294"/>
    <w:rPr>
      <w:sz w:val="24"/>
      <w:szCs w:val="24"/>
    </w:rPr>
  </w:style>
  <w:style w:type="paragraph" w:styleId="Heading1">
    <w:name w:val="heading 1"/>
    <w:basedOn w:val="Normal"/>
    <w:next w:val="Normal"/>
    <w:link w:val="Heading1Char"/>
    <w:uiPriority w:val="99"/>
    <w:qFormat/>
    <w:rsid w:val="007D127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1276"/>
    <w:rPr>
      <w:rFonts w:ascii="Arial" w:hAnsi="Arial" w:cs="Arial"/>
      <w:b/>
      <w:bCs/>
      <w:kern w:val="32"/>
      <w:sz w:val="32"/>
      <w:szCs w:val="32"/>
    </w:rPr>
  </w:style>
  <w:style w:type="paragraph" w:styleId="Footer">
    <w:name w:val="footer"/>
    <w:basedOn w:val="Normal"/>
    <w:link w:val="FooterChar"/>
    <w:uiPriority w:val="99"/>
    <w:rsid w:val="00FC3294"/>
    <w:pPr>
      <w:tabs>
        <w:tab w:val="center" w:pos="4677"/>
        <w:tab w:val="right" w:pos="9355"/>
      </w:tabs>
    </w:pPr>
  </w:style>
  <w:style w:type="character" w:customStyle="1" w:styleId="FooterChar">
    <w:name w:val="Footer Char"/>
    <w:basedOn w:val="DefaultParagraphFont"/>
    <w:link w:val="Footer"/>
    <w:uiPriority w:val="99"/>
    <w:locked/>
    <w:rsid w:val="00FC3294"/>
    <w:rPr>
      <w:rFonts w:cs="Times New Roman"/>
      <w:sz w:val="24"/>
      <w:szCs w:val="24"/>
    </w:rPr>
  </w:style>
  <w:style w:type="paragraph" w:styleId="BalloonText">
    <w:name w:val="Balloon Text"/>
    <w:basedOn w:val="Normal"/>
    <w:link w:val="BalloonTextChar"/>
    <w:uiPriority w:val="99"/>
    <w:rsid w:val="002C4ECD"/>
    <w:rPr>
      <w:rFonts w:ascii="Segoe UI" w:hAnsi="Segoe UI" w:cs="Segoe UI"/>
      <w:sz w:val="18"/>
      <w:szCs w:val="18"/>
    </w:rPr>
  </w:style>
  <w:style w:type="character" w:customStyle="1" w:styleId="BalloonTextChar">
    <w:name w:val="Balloon Text Char"/>
    <w:basedOn w:val="DefaultParagraphFont"/>
    <w:link w:val="BalloonText"/>
    <w:uiPriority w:val="99"/>
    <w:locked/>
    <w:rsid w:val="002C4ECD"/>
    <w:rPr>
      <w:rFonts w:ascii="Segoe UI" w:hAnsi="Segoe UI" w:cs="Segoe UI"/>
      <w:sz w:val="18"/>
      <w:szCs w:val="18"/>
    </w:rPr>
  </w:style>
  <w:style w:type="paragraph" w:styleId="BodyText2">
    <w:name w:val="Body Text 2"/>
    <w:basedOn w:val="Normal"/>
    <w:link w:val="BodyText2Char"/>
    <w:uiPriority w:val="99"/>
    <w:rsid w:val="00B06932"/>
    <w:pPr>
      <w:spacing w:after="120" w:line="480" w:lineRule="auto"/>
    </w:pPr>
  </w:style>
  <w:style w:type="character" w:customStyle="1" w:styleId="BodyText2Char">
    <w:name w:val="Body Text 2 Char"/>
    <w:basedOn w:val="DefaultParagraphFont"/>
    <w:link w:val="BodyText2"/>
    <w:uiPriority w:val="99"/>
    <w:locked/>
    <w:rsid w:val="00B06932"/>
    <w:rPr>
      <w:rFonts w:cs="Times New Roman"/>
      <w:sz w:val="24"/>
      <w:szCs w:val="24"/>
    </w:rPr>
  </w:style>
  <w:style w:type="paragraph" w:styleId="ListParagraph">
    <w:name w:val="List Paragraph"/>
    <w:basedOn w:val="Normal"/>
    <w:uiPriority w:val="99"/>
    <w:qFormat/>
    <w:rsid w:val="00FD39D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818</TotalTime>
  <Pages>3</Pages>
  <Words>922</Words>
  <Characters>5258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60</cp:revision>
  <cp:lastPrinted>2018-03-19T12:10:00Z</cp:lastPrinted>
  <dcterms:created xsi:type="dcterms:W3CDTF">2017-11-28T12:33:00Z</dcterms:created>
  <dcterms:modified xsi:type="dcterms:W3CDTF">2018-04-05T04:11:00Z</dcterms:modified>
</cp:coreProperties>
</file>